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1CA06" w14:textId="77777777" w:rsidR="00923E5F" w:rsidRDefault="00923E5F" w:rsidP="0092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B2FFFA1" w14:textId="77777777" w:rsidR="00923E5F" w:rsidRDefault="00923E5F" w:rsidP="0092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Stanground, Huntingdonshire. Yeoman.</w:t>
      </w:r>
    </w:p>
    <w:p w14:paraId="3B6E86D9" w14:textId="77777777" w:rsidR="00923E5F" w:rsidRDefault="00923E5F" w:rsidP="00923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3817FD" w14:textId="77777777" w:rsidR="00923E5F" w:rsidRDefault="00923E5F" w:rsidP="00923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FD00A0" w14:textId="77777777" w:rsidR="00923E5F" w:rsidRDefault="00923E5F" w:rsidP="0092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14:paraId="290DF16A" w14:textId="77777777" w:rsidR="00923E5F" w:rsidRDefault="00923E5F" w:rsidP="0092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6F32994" w14:textId="77777777" w:rsidR="00923E5F" w:rsidRDefault="00923E5F" w:rsidP="00923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EE3D7" w14:textId="77777777" w:rsidR="00923E5F" w:rsidRDefault="00923E5F" w:rsidP="00923E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C7771C" w14:textId="77777777" w:rsidR="00923E5F" w:rsidRDefault="00923E5F" w:rsidP="0092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10DD37C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D6CB1" w14:textId="77777777" w:rsidR="00923E5F" w:rsidRDefault="00923E5F" w:rsidP="009139A6">
      <w:r>
        <w:separator/>
      </w:r>
    </w:p>
  </w:endnote>
  <w:endnote w:type="continuationSeparator" w:id="0">
    <w:p w14:paraId="3D090F3D" w14:textId="77777777" w:rsidR="00923E5F" w:rsidRDefault="00923E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933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5C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60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20672" w14:textId="77777777" w:rsidR="00923E5F" w:rsidRDefault="00923E5F" w:rsidP="009139A6">
      <w:r>
        <w:separator/>
      </w:r>
    </w:p>
  </w:footnote>
  <w:footnote w:type="continuationSeparator" w:id="0">
    <w:p w14:paraId="2CF1057F" w14:textId="77777777" w:rsidR="00923E5F" w:rsidRDefault="00923E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A2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0A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C7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5F"/>
    <w:rsid w:val="000666E0"/>
    <w:rsid w:val="002510B7"/>
    <w:rsid w:val="005C130B"/>
    <w:rsid w:val="00826F5C"/>
    <w:rsid w:val="009139A6"/>
    <w:rsid w:val="00923E5F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7ECD1"/>
  <w15:chartTrackingRefBased/>
  <w15:docId w15:val="{C40E88FC-31EB-4EA5-8911-0D2C64EA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23E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2022-04-30T06:59:00Z</dcterms:created>
  <dcterms:modified xsi:type="dcterms:W3CDTF">2022-04-30T06:59:00Z</dcterms:modified>
</cp:coreProperties>
</file>